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917" w:rsidRDefault="009B7917" w:rsidP="009B7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MEDE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9B7917" w:rsidRDefault="009B7917" w:rsidP="009B7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9B7917" w:rsidRDefault="009B7917" w:rsidP="009B7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7917" w:rsidRDefault="009B7917" w:rsidP="009B7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7917" w:rsidRDefault="009B7917" w:rsidP="009B7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Alvington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the Bishop.</w:t>
      </w:r>
    </w:p>
    <w:p w:rsidR="009B7917" w:rsidRDefault="009B7917" w:rsidP="009B7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p.109)</w:t>
      </w:r>
    </w:p>
    <w:p w:rsidR="009B7917" w:rsidRDefault="009B7917" w:rsidP="009B7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7917" w:rsidRDefault="009B7917" w:rsidP="009B79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7917" w:rsidRPr="003B420E" w:rsidRDefault="009B7917" w:rsidP="009B79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</w:p>
    <w:p w:rsidR="006B2F86" w:rsidRPr="009B7917" w:rsidRDefault="009B791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9B79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917" w:rsidRDefault="009B7917" w:rsidP="00E71FC3">
      <w:pPr>
        <w:spacing w:after="0" w:line="240" w:lineRule="auto"/>
      </w:pPr>
      <w:r>
        <w:separator/>
      </w:r>
    </w:p>
  </w:endnote>
  <w:endnote w:type="continuationSeparator" w:id="0">
    <w:p w:rsidR="009B7917" w:rsidRDefault="009B79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917" w:rsidRDefault="009B7917" w:rsidP="00E71FC3">
      <w:pPr>
        <w:spacing w:after="0" w:line="240" w:lineRule="auto"/>
      </w:pPr>
      <w:r>
        <w:separator/>
      </w:r>
    </w:p>
  </w:footnote>
  <w:footnote w:type="continuationSeparator" w:id="0">
    <w:p w:rsidR="009B7917" w:rsidRDefault="009B79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917"/>
    <w:rsid w:val="009B791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4BA46"/>
  <w15:chartTrackingRefBased/>
  <w15:docId w15:val="{19A86969-2F10-4204-8BA6-4B28DCAD5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2016-05-13T12:01:00Z</dcterms:created>
  <dcterms:modified xsi:type="dcterms:W3CDTF">2016-05-13T12:02:00Z</dcterms:modified>
</cp:coreProperties>
</file>